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22E44" w14:textId="77777777" w:rsidR="00535962" w:rsidRPr="00F7167E" w:rsidRDefault="00E911C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7DB93" wp14:editId="6D4F77BB">
                <wp:simplePos x="0" y="0"/>
                <wp:positionH relativeFrom="column">
                  <wp:posOffset>-410873</wp:posOffset>
                </wp:positionH>
                <wp:positionV relativeFrom="paragraph">
                  <wp:posOffset>-431524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7612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4B17DB9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2.35pt;margin-top:-34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R&#10;c48x3wAAAAoBAAAPAAAAAAAAAAAAAAAAADAEAABkcnMvZG93bnJldi54bWxQSwUGAAAAAAQABADz&#10;AAAAPAUAAAAA&#10;" filled="f" stroked="f">
                <v:textbox inset="0,0,0,0">
                  <w:txbxContent>
                    <w:p w14:paraId="31B7612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CB13F44" wp14:editId="56D4D0C5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8A778E" w14:textId="2FCFCC65" w:rsidR="007B0F43" w:rsidRPr="00A85329" w:rsidRDefault="00104098" w:rsidP="007B0F43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 xml:space="preserve">      </w:t>
                                    </w:r>
                                    <w:sdt>
                                      <w:sdtPr>
                                        <w:rPr>
                                          <w:rStyle w:val="Style2"/>
                                          <w:sz w:val="18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50019853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r w:rsidR="007B0F43" w:rsidRPr="00A85329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 xml:space="preserve">edesur- 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DAF-CM-202</w:t>
                                        </w:r>
                                        <w:r w:rsidR="00AF735E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5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-0</w:t>
                                        </w:r>
                                        <w:r w:rsidR="00E800B6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0</w:t>
                                        </w:r>
                                        <w:r w:rsidR="00F828B7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23</w:t>
                                        </w:r>
                                      </w:sdtContent>
                                    </w:sdt>
                                  </w:p>
                                  <w:p w14:paraId="0C197F32" w14:textId="77777777" w:rsid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49315743" w14:textId="77777777" w:rsidR="00104098" w:rsidRPr="007A791C" w:rsidRDefault="00104098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04ED84BA" w14:textId="77777777" w:rsidR="001466B0" w:rsidRPr="00535962" w:rsidRDefault="00F828B7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DEF9E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13F44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8A778E" w14:textId="2FCFCC65" w:rsidR="007B0F43" w:rsidRPr="00A85329" w:rsidRDefault="00104098" w:rsidP="007B0F43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 </w:t>
                              </w:r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-50019853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r w:rsidR="007B0F43" w:rsidRPr="00A85329">
                                    <w:rPr>
                                      <w:rStyle w:val="Style2"/>
                                      <w:sz w:val="18"/>
                                    </w:rPr>
                                    <w:t xml:space="preserve">edesur- 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DAF-CM-202</w:t>
                                  </w:r>
                                  <w:r w:rsidR="00AF735E">
                                    <w:rPr>
                                      <w:rStyle w:val="Style2"/>
                                      <w:sz w:val="18"/>
                                    </w:rPr>
                                    <w:t>5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-0</w:t>
                                  </w:r>
                                  <w:r w:rsidR="00E800B6">
                                    <w:rPr>
                                      <w:rStyle w:val="Style2"/>
                                      <w:sz w:val="18"/>
                                    </w:rPr>
                                    <w:t>0</w:t>
                                  </w:r>
                                  <w:r w:rsidR="00F828B7">
                                    <w:rPr>
                                      <w:rStyle w:val="Style2"/>
                                      <w:sz w:val="18"/>
                                    </w:rPr>
                                    <w:t>23</w:t>
                                  </w:r>
                                </w:sdtContent>
                              </w:sdt>
                            </w:p>
                            <w:p w14:paraId="0C197F32" w14:textId="77777777" w:rsid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49315743" w14:textId="77777777" w:rsidR="00104098" w:rsidRPr="007A791C" w:rsidRDefault="00104098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04ED84BA" w14:textId="77777777" w:rsidR="001466B0" w:rsidRPr="00535962" w:rsidRDefault="00F828B7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4DEF9E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D59F0D4" wp14:editId="3E78D7F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032974" wp14:editId="3D5A1C7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2E68E" w14:textId="552D95CD" w:rsidR="0026335F" w:rsidRPr="0026335F" w:rsidRDefault="00F828B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15 de abril</w:t>
                                </w:r>
                                <w:r w:rsidR="009A7AFD">
                                  <w:rPr>
                                    <w:rStyle w:val="Style5"/>
                                    <w:lang w:val="es-DO"/>
                                  </w:rPr>
                                  <w:t xml:space="preserve">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2974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14:paraId="6BA2E68E" w14:textId="552D95CD" w:rsidR="0026335F" w:rsidRPr="0026335F" w:rsidRDefault="00F828B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15 de abril</w:t>
                          </w:r>
                          <w:r w:rsidR="009A7AFD">
                            <w:rPr>
                              <w:rStyle w:val="Style5"/>
                              <w:lang w:val="es-DO"/>
                            </w:rPr>
                            <w:t xml:space="preserve">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03969D" wp14:editId="35B5EF8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D3F5F2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2135757" wp14:editId="2B0A8411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503969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D3F5F2A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2135757" wp14:editId="2B0A8411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9C5CA36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B22C57" wp14:editId="115BBE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EFD8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FB22C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E8EFD8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3EB357D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A722FE" wp14:editId="31F6277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879ACF0" w14:textId="77777777" w:rsidR="00104098" w:rsidRDefault="00104098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DOMINICA, S.A.</w:t>
                                </w:r>
                              </w:p>
                              <w:p w14:paraId="1EEC60E3" w14:textId="77777777" w:rsidR="002E1412" w:rsidRPr="002E1412" w:rsidRDefault="00F828B7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7A722FE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879ACF0" w14:textId="77777777" w:rsidR="00104098" w:rsidRDefault="00104098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DOMINICA, S.A.</w:t>
                          </w:r>
                        </w:p>
                        <w:p w14:paraId="1EEC60E3" w14:textId="77777777" w:rsidR="002E1412" w:rsidRPr="002E1412" w:rsidRDefault="009A7AFD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16FB4E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57C007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55CF9C" wp14:editId="360A6E6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57CF6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B55CF9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457CF6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14:paraId="612AF3D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3A8AB6" wp14:editId="65E836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1B2F1" w14:textId="77777777" w:rsidR="002E1412" w:rsidRPr="002E1412" w:rsidRDefault="00F828B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93A8AB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B21B2F1" w14:textId="77777777" w:rsidR="002E1412" w:rsidRPr="002E1412" w:rsidRDefault="009A7AF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D9E07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8603A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C46511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0A1C72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612CC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FFFCEC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7B3E570" w14:textId="77777777" w:rsidTr="00E82502">
        <w:trPr>
          <w:cantSplit/>
          <w:trHeight w:val="440"/>
        </w:trPr>
        <w:tc>
          <w:tcPr>
            <w:tcW w:w="9252" w:type="dxa"/>
          </w:tcPr>
          <w:p w14:paraId="13AD3AC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506B3ED" w14:textId="77777777" w:rsidTr="00E82502">
        <w:trPr>
          <w:cantSplit/>
          <w:trHeight w:val="440"/>
        </w:trPr>
        <w:tc>
          <w:tcPr>
            <w:tcW w:w="9252" w:type="dxa"/>
          </w:tcPr>
          <w:p w14:paraId="4B75E6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2F0B1B" w14:textId="77777777" w:rsidTr="00E82502">
        <w:trPr>
          <w:cantSplit/>
          <w:trHeight w:val="440"/>
        </w:trPr>
        <w:tc>
          <w:tcPr>
            <w:tcW w:w="9252" w:type="dxa"/>
          </w:tcPr>
          <w:p w14:paraId="6D31379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579097C" w14:textId="77777777" w:rsidTr="00E82502">
        <w:trPr>
          <w:cantSplit/>
          <w:trHeight w:val="440"/>
        </w:trPr>
        <w:tc>
          <w:tcPr>
            <w:tcW w:w="9252" w:type="dxa"/>
          </w:tcPr>
          <w:p w14:paraId="6BC9BD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EF6D900" w14:textId="77777777" w:rsidTr="00E82502">
        <w:trPr>
          <w:cantSplit/>
          <w:trHeight w:val="440"/>
        </w:trPr>
        <w:tc>
          <w:tcPr>
            <w:tcW w:w="9252" w:type="dxa"/>
          </w:tcPr>
          <w:p w14:paraId="7F6DB64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B51F61" w14:textId="77777777" w:rsidTr="00E82502">
        <w:trPr>
          <w:cantSplit/>
          <w:trHeight w:val="440"/>
        </w:trPr>
        <w:tc>
          <w:tcPr>
            <w:tcW w:w="9252" w:type="dxa"/>
          </w:tcPr>
          <w:p w14:paraId="4EEF9DC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983DD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CC3F9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0B12F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87ABD1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A81A8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05BDB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51F65" w14:textId="77777777" w:rsidR="00853B1F" w:rsidRDefault="00853B1F" w:rsidP="001007E7">
      <w:pPr>
        <w:spacing w:after="0" w:line="240" w:lineRule="auto"/>
      </w:pPr>
      <w:r>
        <w:separator/>
      </w:r>
    </w:p>
  </w:endnote>
  <w:endnote w:type="continuationSeparator" w:id="0">
    <w:p w14:paraId="396E43A8" w14:textId="77777777" w:rsidR="00853B1F" w:rsidRDefault="00853B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46B4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85BABB" wp14:editId="6F597C7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09981B" wp14:editId="261D35C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9436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1B042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709981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D79436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01B042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A4D155" wp14:editId="52FF9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4807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9A4D15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524807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515197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7E3EA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7353E8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AD19B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C126D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EC8C1" w14:textId="77777777" w:rsidR="00853B1F" w:rsidRDefault="00853B1F" w:rsidP="001007E7">
      <w:pPr>
        <w:spacing w:after="0" w:line="240" w:lineRule="auto"/>
      </w:pPr>
      <w:r>
        <w:separator/>
      </w:r>
    </w:p>
  </w:footnote>
  <w:footnote w:type="continuationSeparator" w:id="0">
    <w:p w14:paraId="51FB7DF4" w14:textId="77777777" w:rsidR="00853B1F" w:rsidRDefault="00853B1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133AB"/>
    <w:rsid w:val="00015746"/>
    <w:rsid w:val="00032C8B"/>
    <w:rsid w:val="00034DD9"/>
    <w:rsid w:val="00045479"/>
    <w:rsid w:val="00053E42"/>
    <w:rsid w:val="0005792C"/>
    <w:rsid w:val="000657F9"/>
    <w:rsid w:val="000B0DCD"/>
    <w:rsid w:val="000C2192"/>
    <w:rsid w:val="000C3578"/>
    <w:rsid w:val="000D2268"/>
    <w:rsid w:val="000E02D9"/>
    <w:rsid w:val="001007E7"/>
    <w:rsid w:val="001020C0"/>
    <w:rsid w:val="00104098"/>
    <w:rsid w:val="00105BDB"/>
    <w:rsid w:val="00115A60"/>
    <w:rsid w:val="00121504"/>
    <w:rsid w:val="001466B0"/>
    <w:rsid w:val="00157600"/>
    <w:rsid w:val="00170EC5"/>
    <w:rsid w:val="00181E8D"/>
    <w:rsid w:val="00194FF2"/>
    <w:rsid w:val="001A3F92"/>
    <w:rsid w:val="001B2047"/>
    <w:rsid w:val="001F73A7"/>
    <w:rsid w:val="002009A7"/>
    <w:rsid w:val="00204478"/>
    <w:rsid w:val="00226151"/>
    <w:rsid w:val="00253DBA"/>
    <w:rsid w:val="0026335F"/>
    <w:rsid w:val="00295BD4"/>
    <w:rsid w:val="002A2C97"/>
    <w:rsid w:val="002A7E01"/>
    <w:rsid w:val="002D451D"/>
    <w:rsid w:val="002E1412"/>
    <w:rsid w:val="002E5836"/>
    <w:rsid w:val="002E61FB"/>
    <w:rsid w:val="002F0249"/>
    <w:rsid w:val="00314023"/>
    <w:rsid w:val="00341484"/>
    <w:rsid w:val="00350953"/>
    <w:rsid w:val="003627B2"/>
    <w:rsid w:val="00392351"/>
    <w:rsid w:val="003A6141"/>
    <w:rsid w:val="003D67CE"/>
    <w:rsid w:val="00404131"/>
    <w:rsid w:val="00417505"/>
    <w:rsid w:val="0042490F"/>
    <w:rsid w:val="004379A6"/>
    <w:rsid w:val="0044234A"/>
    <w:rsid w:val="00456AFC"/>
    <w:rsid w:val="00456C17"/>
    <w:rsid w:val="00466B9C"/>
    <w:rsid w:val="004B0152"/>
    <w:rsid w:val="004B1A60"/>
    <w:rsid w:val="004B30DA"/>
    <w:rsid w:val="004D45A8"/>
    <w:rsid w:val="00535962"/>
    <w:rsid w:val="005653FB"/>
    <w:rsid w:val="00576FB8"/>
    <w:rsid w:val="00595CC8"/>
    <w:rsid w:val="005A38D5"/>
    <w:rsid w:val="005E64E2"/>
    <w:rsid w:val="00611A07"/>
    <w:rsid w:val="0062592A"/>
    <w:rsid w:val="00626BCC"/>
    <w:rsid w:val="006506D0"/>
    <w:rsid w:val="00651E48"/>
    <w:rsid w:val="006641FD"/>
    <w:rsid w:val="0066694B"/>
    <w:rsid w:val="00666D56"/>
    <w:rsid w:val="006709BC"/>
    <w:rsid w:val="00692420"/>
    <w:rsid w:val="006A766C"/>
    <w:rsid w:val="006D3011"/>
    <w:rsid w:val="006D7114"/>
    <w:rsid w:val="006E0C67"/>
    <w:rsid w:val="006F567F"/>
    <w:rsid w:val="00705284"/>
    <w:rsid w:val="00725091"/>
    <w:rsid w:val="00780880"/>
    <w:rsid w:val="007A791C"/>
    <w:rsid w:val="007B0E1F"/>
    <w:rsid w:val="007B0F43"/>
    <w:rsid w:val="007B6F6F"/>
    <w:rsid w:val="007F07C7"/>
    <w:rsid w:val="00820C9F"/>
    <w:rsid w:val="0082707E"/>
    <w:rsid w:val="008315B0"/>
    <w:rsid w:val="00853B1F"/>
    <w:rsid w:val="00857DA8"/>
    <w:rsid w:val="00865C1F"/>
    <w:rsid w:val="008B3AE5"/>
    <w:rsid w:val="008B58F4"/>
    <w:rsid w:val="008C0032"/>
    <w:rsid w:val="008C388B"/>
    <w:rsid w:val="00966EEE"/>
    <w:rsid w:val="00977C54"/>
    <w:rsid w:val="009A1F79"/>
    <w:rsid w:val="009A7AFD"/>
    <w:rsid w:val="00A16099"/>
    <w:rsid w:val="00A24E5E"/>
    <w:rsid w:val="00A37103"/>
    <w:rsid w:val="00A640BD"/>
    <w:rsid w:val="00A641A7"/>
    <w:rsid w:val="00A72F42"/>
    <w:rsid w:val="00AB6ADD"/>
    <w:rsid w:val="00AC58ED"/>
    <w:rsid w:val="00AD73D5"/>
    <w:rsid w:val="00AD7919"/>
    <w:rsid w:val="00AE134B"/>
    <w:rsid w:val="00AF2E6B"/>
    <w:rsid w:val="00AF735E"/>
    <w:rsid w:val="00B14100"/>
    <w:rsid w:val="00B54D44"/>
    <w:rsid w:val="00B62EEF"/>
    <w:rsid w:val="00B86F3E"/>
    <w:rsid w:val="00B97B51"/>
    <w:rsid w:val="00BA0007"/>
    <w:rsid w:val="00BB1D79"/>
    <w:rsid w:val="00BC1D0C"/>
    <w:rsid w:val="00BC61BD"/>
    <w:rsid w:val="00BD1586"/>
    <w:rsid w:val="00BD21C9"/>
    <w:rsid w:val="00C078CB"/>
    <w:rsid w:val="00C22DBE"/>
    <w:rsid w:val="00C277EF"/>
    <w:rsid w:val="00C5078F"/>
    <w:rsid w:val="00C66D08"/>
    <w:rsid w:val="00C7470C"/>
    <w:rsid w:val="00C84520"/>
    <w:rsid w:val="00CA0E82"/>
    <w:rsid w:val="00CA164C"/>
    <w:rsid w:val="00CA4661"/>
    <w:rsid w:val="00CE67A3"/>
    <w:rsid w:val="00CF1692"/>
    <w:rsid w:val="00D1201E"/>
    <w:rsid w:val="00D24FA7"/>
    <w:rsid w:val="00D45A3E"/>
    <w:rsid w:val="00D64696"/>
    <w:rsid w:val="00D730E4"/>
    <w:rsid w:val="00D7710E"/>
    <w:rsid w:val="00D82AC6"/>
    <w:rsid w:val="00D90D49"/>
    <w:rsid w:val="00D9600B"/>
    <w:rsid w:val="00DC5D96"/>
    <w:rsid w:val="00DD023E"/>
    <w:rsid w:val="00DD4F3E"/>
    <w:rsid w:val="00E13E55"/>
    <w:rsid w:val="00E31221"/>
    <w:rsid w:val="00E365C8"/>
    <w:rsid w:val="00E45848"/>
    <w:rsid w:val="00E727B5"/>
    <w:rsid w:val="00E7302C"/>
    <w:rsid w:val="00E800B6"/>
    <w:rsid w:val="00E82502"/>
    <w:rsid w:val="00E911C6"/>
    <w:rsid w:val="00EA231D"/>
    <w:rsid w:val="00EA46B1"/>
    <w:rsid w:val="00EA6B34"/>
    <w:rsid w:val="00EA7406"/>
    <w:rsid w:val="00ED7835"/>
    <w:rsid w:val="00EE1E7B"/>
    <w:rsid w:val="00F225BF"/>
    <w:rsid w:val="00F22828"/>
    <w:rsid w:val="00F53753"/>
    <w:rsid w:val="00F61B64"/>
    <w:rsid w:val="00F70A59"/>
    <w:rsid w:val="00F7167E"/>
    <w:rsid w:val="00F7443C"/>
    <w:rsid w:val="00F828B7"/>
    <w:rsid w:val="00F84D68"/>
    <w:rsid w:val="00F9504D"/>
    <w:rsid w:val="00FA01DC"/>
    <w:rsid w:val="00FA2AFA"/>
    <w:rsid w:val="00FC2870"/>
    <w:rsid w:val="00FD196A"/>
    <w:rsid w:val="00FE2BFD"/>
    <w:rsid w:val="00FF0076"/>
    <w:rsid w:val="00FF41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DCD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CC80-0141-485B-A825-9818364E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Aurelina Alonzo R.</cp:lastModifiedBy>
  <cp:revision>38</cp:revision>
  <cp:lastPrinted>2011-03-04T18:48:00Z</cp:lastPrinted>
  <dcterms:created xsi:type="dcterms:W3CDTF">2020-10-23T16:34:00Z</dcterms:created>
  <dcterms:modified xsi:type="dcterms:W3CDTF">2025-04-15T13:40:00Z</dcterms:modified>
</cp:coreProperties>
</file>